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034" w:rsidRPr="004E7C35" w:rsidRDefault="00512034" w:rsidP="00A0787F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4E7C35">
        <w:rPr>
          <w:rFonts w:ascii="Helv" w:hAnsi="Helv"/>
          <w:b/>
          <w:bCs/>
          <w:color w:val="000000"/>
          <w:sz w:val="18"/>
          <w:szCs w:val="18"/>
          <w:lang w:val="cs-CZ"/>
        </w:rPr>
        <w:t>MPHB124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2</w:t>
      </w:r>
    </w:p>
    <w:p w:rsidR="00512034" w:rsidRDefault="00512034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512034" w:rsidRDefault="00512034" w:rsidP="00B965D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7C4842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7C4842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Type </w:t>
      </w:r>
      <w:r>
        <w:rPr>
          <w:rFonts w:ascii="Helv" w:hAnsi="Helv"/>
          <w:color w:val="000000"/>
          <w:sz w:val="18"/>
          <w:szCs w:val="18"/>
          <w:lang w:val="en-US"/>
        </w:rPr>
        <w:t>B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measures the electrical parameters per 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</w:p>
    <w:p w:rsidR="00512034" w:rsidRDefault="00512034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512034" w:rsidRDefault="00512034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512034" w:rsidRDefault="00512034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512034" w:rsidRDefault="00512034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512034" w:rsidRDefault="00512034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512034" w:rsidRPr="00292291" w:rsidRDefault="00512034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512034" w:rsidRDefault="0051203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12034" w:rsidRPr="00292291" w:rsidRDefault="0051203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512034" w:rsidRPr="00292291" w:rsidRDefault="0051203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512034" w:rsidRPr="00292291" w:rsidRDefault="0051203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512034" w:rsidRDefault="0051203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12034" w:rsidRDefault="00512034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Measurement parameters: </w:t>
      </w:r>
      <w:r>
        <w:rPr>
          <w:rFonts w:ascii="Helv" w:hAnsi="Helv"/>
          <w:color w:val="000000"/>
          <w:sz w:val="18"/>
          <w:szCs w:val="18"/>
          <w:lang w:val="en-US"/>
        </w:rPr>
        <w:t>C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urrent (A), voltage (V), real power (W), apparent power (VA), consumption (kWh), power factor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frequency</w:t>
      </w:r>
    </w:p>
    <w:p w:rsidR="00512034" w:rsidRDefault="0051203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512034" w:rsidRDefault="0051203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12034" w:rsidRPr="00292291" w:rsidRDefault="0051203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512034" w:rsidRPr="00292291" w:rsidRDefault="00512034" w:rsidP="00A0787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plug IEC60309 </w:t>
      </w:r>
      <w:r>
        <w:rPr>
          <w:rFonts w:ascii="Helv" w:hAnsi="Helv"/>
          <w:color w:val="000000"/>
          <w:sz w:val="18"/>
          <w:szCs w:val="18"/>
          <w:lang w:val="en-US"/>
        </w:rPr>
        <w:t>1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ph/N/PE 6h, 230Vac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/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</w:t>
      </w:r>
    </w:p>
    <w:p w:rsidR="00512034" w:rsidRPr="00292291" w:rsidRDefault="0051203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512034" w:rsidRPr="00292291" w:rsidRDefault="0051203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30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512034" w:rsidRPr="00292291" w:rsidRDefault="0051203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  6 x IEC60320 C19, max. 16A per outlet</w:t>
      </w:r>
    </w:p>
    <w:p w:rsidR="00512034" w:rsidRPr="00292291" w:rsidRDefault="0051203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12034" w:rsidRPr="00292291" w:rsidRDefault="0051203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512034" w:rsidRPr="00292291" w:rsidRDefault="00512034" w:rsidP="00B965D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512034" w:rsidRPr="00292291" w:rsidRDefault="00512034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512034" w:rsidRPr="00292291" w:rsidRDefault="00512034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512034" w:rsidRPr="00292291" w:rsidRDefault="00512034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Cable: 3 m</w:t>
      </w:r>
    </w:p>
    <w:p w:rsidR="00512034" w:rsidRPr="00292291" w:rsidRDefault="0051203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</w:p>
    <w:p w:rsidR="00512034" w:rsidRPr="00292291" w:rsidRDefault="0051203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512034" w:rsidRPr="006F32EF" w:rsidRDefault="00512034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512034" w:rsidRPr="006F32EF" w:rsidRDefault="00512034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512034" w:rsidRDefault="00512034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512034" w:rsidRPr="00292291" w:rsidRDefault="0051203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12034" w:rsidRPr="006F32EF" w:rsidRDefault="00512034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512034" w:rsidRDefault="00512034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512034" w:rsidRPr="00292291" w:rsidRDefault="00512034" w:rsidP="00A7207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512034" w:rsidRPr="00292291" w:rsidRDefault="0051203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12034" w:rsidRPr="00292291" w:rsidRDefault="0051203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512034" w:rsidRPr="00292291" w:rsidRDefault="0051203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E2816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512034" w:rsidRPr="00292291" w:rsidRDefault="0051203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512034" w:rsidRPr="00292291" w:rsidRDefault="0051203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512034" w:rsidRDefault="0051203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512034" w:rsidRPr="00292291" w:rsidRDefault="0051203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12034" w:rsidRPr="00292291" w:rsidRDefault="0051203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512034" w:rsidRDefault="0051203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512034" w:rsidRDefault="0051203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12034" w:rsidRPr="00292291" w:rsidRDefault="0051203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512034" w:rsidRPr="00292291" w:rsidSect="00A84BA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330307"/>
    <w:multiLevelType w:val="hybridMultilevel"/>
    <w:tmpl w:val="C888A5D0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36CE5"/>
    <w:rsid w:val="000E3FBD"/>
    <w:rsid w:val="00156FAA"/>
    <w:rsid w:val="001A7A8B"/>
    <w:rsid w:val="00201C0C"/>
    <w:rsid w:val="002812AC"/>
    <w:rsid w:val="00291BB3"/>
    <w:rsid w:val="00292291"/>
    <w:rsid w:val="003915FC"/>
    <w:rsid w:val="003B636F"/>
    <w:rsid w:val="003C4B0F"/>
    <w:rsid w:val="003E728E"/>
    <w:rsid w:val="0046260E"/>
    <w:rsid w:val="004D1249"/>
    <w:rsid w:val="004E7C35"/>
    <w:rsid w:val="00512034"/>
    <w:rsid w:val="00523BE8"/>
    <w:rsid w:val="00555B99"/>
    <w:rsid w:val="005F285E"/>
    <w:rsid w:val="00667137"/>
    <w:rsid w:val="006F32EF"/>
    <w:rsid w:val="00734290"/>
    <w:rsid w:val="007C4842"/>
    <w:rsid w:val="00930195"/>
    <w:rsid w:val="00A0787F"/>
    <w:rsid w:val="00A7207F"/>
    <w:rsid w:val="00A77376"/>
    <w:rsid w:val="00A84BAC"/>
    <w:rsid w:val="00B965DC"/>
    <w:rsid w:val="00C754DF"/>
    <w:rsid w:val="00CF07EB"/>
    <w:rsid w:val="00D038C4"/>
    <w:rsid w:val="00DB3B21"/>
    <w:rsid w:val="00DE2816"/>
    <w:rsid w:val="00EB6089"/>
    <w:rsid w:val="00F52A33"/>
    <w:rsid w:val="00F541FD"/>
    <w:rsid w:val="00F67F52"/>
    <w:rsid w:val="00FA4B7B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81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303</Words>
  <Characters>1793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MPHB1244</dc:title>
  <dc:subject/>
  <dc:creator>Hofbauer, Thomas [NETPWR/KNURR/DE]</dc:creator>
  <cp:keywords/>
  <dc:description/>
  <cp:lastModifiedBy>takacr</cp:lastModifiedBy>
  <cp:revision>3</cp:revision>
  <dcterms:created xsi:type="dcterms:W3CDTF">2013-11-25T13:03:00Z</dcterms:created>
  <dcterms:modified xsi:type="dcterms:W3CDTF">2013-11-26T12:43:00Z</dcterms:modified>
</cp:coreProperties>
</file>